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2E37B6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2E37B6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E37B6">
              <w:rPr>
                <w:rFonts w:ascii="Arial" w:hAnsi="Arial" w:cs="Arial"/>
              </w:rPr>
              <w:t>Riemer und Frau</w:t>
            </w:r>
            <w:r w:rsidR="00A8381A">
              <w:rPr>
                <w:rFonts w:ascii="Arial" w:hAnsi="Arial" w:cs="Arial"/>
              </w:rPr>
              <w:t xml:space="preserve"> Kolpak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34678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E506B0">
              <w:rPr>
                <w:rFonts w:ascii="Myriad Pro" w:hAnsi="Myriad Pro"/>
                <w:noProof/>
                <w:sz w:val="22"/>
              </w:rPr>
              <w:t>13.03.12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2E37B6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5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2E37B6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Mahnung von Krankenkasse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134678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E37B6">
        <w:rPr>
          <w:rFonts w:ascii="Myriad Pro" w:hAnsi="Myriad Pro"/>
          <w:sz w:val="22"/>
        </w:rPr>
        <w:t xml:space="preserve">Riemer und Frau </w:t>
      </w:r>
      <w:r w:rsidR="00A8381A">
        <w:rPr>
          <w:rFonts w:ascii="Myriad Pro" w:hAnsi="Myriad Pro"/>
          <w:sz w:val="22"/>
        </w:rPr>
        <w:t>Kolpak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8381A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A8381A">
        <w:rPr>
          <w:rFonts w:ascii="Myriad Pro" w:hAnsi="Myriad Pro"/>
          <w:sz w:val="22"/>
        </w:rPr>
        <w:t xml:space="preserve">folgende </w:t>
      </w:r>
      <w:r w:rsidR="00A94C59">
        <w:rPr>
          <w:rFonts w:ascii="Myriad Pro" w:hAnsi="Myriad Pro"/>
          <w:sz w:val="22"/>
        </w:rPr>
        <w:t>Belege</w:t>
      </w:r>
      <w:r w:rsidR="00A8381A">
        <w:rPr>
          <w:rFonts w:ascii="Myriad Pro" w:hAnsi="Myriad Pro"/>
          <w:sz w:val="22"/>
        </w:rPr>
        <w:t>;</w:t>
      </w:r>
    </w:p>
    <w:p w:rsidR="002E37B6" w:rsidRDefault="00A8381A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-</w:t>
      </w:r>
      <w:r w:rsidR="002E37B6">
        <w:rPr>
          <w:rFonts w:ascii="Myriad Pro" w:hAnsi="Myriad Pro"/>
          <w:sz w:val="22"/>
        </w:rPr>
        <w:t xml:space="preserve">Mahnung von BKK Wirtschaft &amp; Finanzen </w:t>
      </w:r>
    </w:p>
    <w:p w:rsidR="002E37B6" w:rsidRDefault="002E37B6" w:rsidP="002E37B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-Mahnung von Barmer GEK </w:t>
      </w:r>
    </w:p>
    <w:p w:rsidR="00A8381A" w:rsidRDefault="00A8381A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34753" w:rsidRDefault="002E37B6" w:rsidP="001C1A6D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 Letzter Woche und heute habe ich zwei Mahnungen von Krankenkasse bekommen. </w:t>
      </w:r>
      <w:r w:rsidR="00832E2E">
        <w:rPr>
          <w:rFonts w:ascii="Myriad Pro" w:hAnsi="Myriad Pro"/>
          <w:sz w:val="22"/>
        </w:rPr>
        <w:t xml:space="preserve">Fr. Hoferberg von BKK Wirtschaft &amp; Finanzen hat </w:t>
      </w:r>
      <w:r w:rsidR="001C1A6D">
        <w:rPr>
          <w:rFonts w:ascii="Myriad Pro" w:hAnsi="Myriad Pro"/>
          <w:sz w:val="22"/>
        </w:rPr>
        <w:t xml:space="preserve">mir mitgeteilt, dass die </w:t>
      </w:r>
      <w:r w:rsidR="00F60666">
        <w:rPr>
          <w:rFonts w:ascii="Myriad Pro" w:hAnsi="Myriad Pro"/>
          <w:sz w:val="22"/>
        </w:rPr>
        <w:t xml:space="preserve">Beitragszahlung </w:t>
      </w:r>
      <w:r w:rsidR="00832E2E">
        <w:rPr>
          <w:rFonts w:ascii="Myriad Pro" w:hAnsi="Myriad Pro"/>
          <w:sz w:val="22"/>
        </w:rPr>
        <w:t xml:space="preserve">für Februar </w:t>
      </w:r>
      <w:r w:rsidR="00F60666">
        <w:rPr>
          <w:rFonts w:ascii="Myriad Pro" w:hAnsi="Myriad Pro"/>
          <w:sz w:val="22"/>
        </w:rPr>
        <w:t>im Rückstand ist</w:t>
      </w:r>
      <w:r w:rsidR="001C1A6D">
        <w:rPr>
          <w:rFonts w:ascii="Myriad Pro" w:hAnsi="Myriad Pro"/>
          <w:sz w:val="22"/>
        </w:rPr>
        <w:t xml:space="preserve">. </w:t>
      </w:r>
      <w:r w:rsidR="00832E2E">
        <w:rPr>
          <w:rFonts w:ascii="Myriad Pro" w:hAnsi="Myriad Pro"/>
          <w:sz w:val="22"/>
        </w:rPr>
        <w:t>Und heute haben wir auch eine Mahnung</w:t>
      </w:r>
      <w:r w:rsidR="00A40C60">
        <w:rPr>
          <w:rFonts w:ascii="Myriad Pro" w:hAnsi="Myriad Pro"/>
          <w:sz w:val="22"/>
        </w:rPr>
        <w:t xml:space="preserve"> von Barmer GEK</w:t>
      </w:r>
      <w:r w:rsidR="00832E2E">
        <w:rPr>
          <w:rFonts w:ascii="Myriad Pro" w:hAnsi="Myriad Pro"/>
          <w:sz w:val="22"/>
        </w:rPr>
        <w:t xml:space="preserve"> erhalten</w:t>
      </w:r>
      <w:r w:rsidR="00A40C60">
        <w:rPr>
          <w:rFonts w:ascii="Myriad Pro" w:hAnsi="Myriad Pro"/>
          <w:sz w:val="22"/>
        </w:rPr>
        <w:t>. Sie hat festgestellt</w:t>
      </w:r>
      <w:r w:rsidR="001C1A6D">
        <w:rPr>
          <w:rFonts w:ascii="Myriad Pro" w:hAnsi="Myriad Pro"/>
          <w:sz w:val="22"/>
        </w:rPr>
        <w:t>, dass es eine</w:t>
      </w:r>
      <w:r w:rsidR="00E506B0">
        <w:rPr>
          <w:rFonts w:ascii="Myriad Pro" w:hAnsi="Myriad Pro"/>
          <w:sz w:val="22"/>
        </w:rPr>
        <w:t>n</w:t>
      </w:r>
      <w:r w:rsidR="001C1A6D">
        <w:rPr>
          <w:rFonts w:ascii="Myriad Pro" w:hAnsi="Myriad Pro"/>
          <w:sz w:val="22"/>
        </w:rPr>
        <w:t xml:space="preserve"> r</w:t>
      </w:r>
      <w:r w:rsidR="001E4208">
        <w:rPr>
          <w:rFonts w:ascii="Myriad Pro" w:hAnsi="Myriad Pro"/>
          <w:sz w:val="22"/>
        </w:rPr>
        <w:t>ückständige</w:t>
      </w:r>
      <w:r w:rsidR="00E506B0">
        <w:rPr>
          <w:rFonts w:ascii="Myriad Pro" w:hAnsi="Myriad Pro"/>
          <w:sz w:val="22"/>
        </w:rPr>
        <w:t>n</w:t>
      </w:r>
      <w:r w:rsidR="001E4208">
        <w:rPr>
          <w:rFonts w:ascii="Myriad Pro" w:hAnsi="Myriad Pro"/>
          <w:sz w:val="22"/>
        </w:rPr>
        <w:t xml:space="preserve"> Betrag in Höhe von 9</w:t>
      </w:r>
      <w:r w:rsidR="001C1A6D">
        <w:rPr>
          <w:rFonts w:ascii="Myriad Pro" w:hAnsi="Myriad Pro"/>
          <w:sz w:val="22"/>
        </w:rPr>
        <w:t xml:space="preserve">13,18 für </w:t>
      </w:r>
      <w:r w:rsidR="00832E2E">
        <w:rPr>
          <w:rFonts w:ascii="Myriad Pro" w:hAnsi="Myriad Pro"/>
          <w:sz w:val="22"/>
        </w:rPr>
        <w:t xml:space="preserve">den Zeitraum </w:t>
      </w:r>
      <w:r w:rsidR="001C1A6D">
        <w:rPr>
          <w:rFonts w:ascii="Myriad Pro" w:hAnsi="Myriad Pro"/>
          <w:sz w:val="22"/>
        </w:rPr>
        <w:t>01.02.2012 – 29.02.2012</w:t>
      </w:r>
      <w:r w:rsidR="00F60666">
        <w:rPr>
          <w:rFonts w:ascii="Myriad Pro" w:hAnsi="Myriad Pro"/>
          <w:sz w:val="22"/>
        </w:rPr>
        <w:t xml:space="preserve"> </w:t>
      </w:r>
      <w:r w:rsidR="00E506B0">
        <w:rPr>
          <w:rFonts w:ascii="Myriad Pro" w:hAnsi="Myriad Pro"/>
          <w:sz w:val="22"/>
        </w:rPr>
        <w:t>gibt</w:t>
      </w:r>
      <w:r w:rsidR="001C1A6D">
        <w:rPr>
          <w:rFonts w:ascii="Myriad Pro" w:hAnsi="Myriad Pro"/>
          <w:sz w:val="22"/>
        </w:rPr>
        <w:t xml:space="preserve">. Leider habe ich keine Ahnung, woher dieser Betrag kommt. </w:t>
      </w:r>
    </w:p>
    <w:p w:rsidR="00E34753" w:rsidRDefault="00E3475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60666" w:rsidRDefault="00832E2E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Beide Krankenkassen beschweren sie sich, dass wir auf </w:t>
      </w:r>
      <w:r w:rsidR="00F60666">
        <w:rPr>
          <w:rFonts w:ascii="Myriad Pro" w:hAnsi="Myriad Pro"/>
          <w:sz w:val="22"/>
        </w:rPr>
        <w:t>unserem</w:t>
      </w:r>
      <w:r>
        <w:rPr>
          <w:rFonts w:ascii="Myriad Pro" w:hAnsi="Myriad Pro"/>
          <w:sz w:val="22"/>
        </w:rPr>
        <w:t xml:space="preserve"> Konto rückständigen Beträgen</w:t>
      </w:r>
      <w:r w:rsidR="00F60666">
        <w:rPr>
          <w:rFonts w:ascii="Myriad Pro" w:hAnsi="Myriad Pro"/>
          <w:sz w:val="22"/>
        </w:rPr>
        <w:t xml:space="preserve"> für Februar haben</w:t>
      </w:r>
      <w:r>
        <w:rPr>
          <w:rFonts w:ascii="Myriad Pro" w:hAnsi="Myriad Pro"/>
          <w:sz w:val="22"/>
        </w:rPr>
        <w:t>. Jetzt sollen wir die rückständigen Beträge zzgl. Mahnungsgebühr</w:t>
      </w:r>
      <w:r w:rsidR="00F60666">
        <w:rPr>
          <w:rFonts w:ascii="Myriad Pro" w:hAnsi="Myriad Pro"/>
          <w:sz w:val="22"/>
        </w:rPr>
        <w:t xml:space="preserve"> überweisen</w:t>
      </w:r>
      <w:r>
        <w:rPr>
          <w:rFonts w:ascii="Myriad Pro" w:hAnsi="Myriad Pro"/>
          <w:sz w:val="22"/>
        </w:rPr>
        <w:t>. Ich dachte, d</w:t>
      </w:r>
      <w:r w:rsidR="00F60666">
        <w:rPr>
          <w:rFonts w:ascii="Myriad Pro" w:hAnsi="Myriad Pro"/>
          <w:sz w:val="22"/>
        </w:rPr>
        <w:t xml:space="preserve">ass wir jeden Monaten </w:t>
      </w:r>
      <w:r>
        <w:rPr>
          <w:rFonts w:ascii="Myriad Pro" w:hAnsi="Myriad Pro"/>
          <w:sz w:val="22"/>
        </w:rPr>
        <w:t xml:space="preserve">Krankenkassenbeträge </w:t>
      </w:r>
      <w:r w:rsidR="00F60666">
        <w:rPr>
          <w:rFonts w:ascii="Myriad Pro" w:hAnsi="Myriad Pro"/>
          <w:sz w:val="22"/>
        </w:rPr>
        <w:t xml:space="preserve">bis zum drittletzten Bankarbeitstag des </w:t>
      </w:r>
      <w:r w:rsidR="00E506B0">
        <w:rPr>
          <w:rFonts w:ascii="Myriad Pro" w:hAnsi="Myriad Pro"/>
          <w:sz w:val="22"/>
        </w:rPr>
        <w:t>M</w:t>
      </w:r>
      <w:r w:rsidR="00F60666">
        <w:rPr>
          <w:rFonts w:ascii="Myriad Pro" w:hAnsi="Myriad Pro"/>
          <w:sz w:val="22"/>
        </w:rPr>
        <w:t xml:space="preserve">onats überweisen lassen. </w:t>
      </w:r>
    </w:p>
    <w:p w:rsidR="00F60666" w:rsidRDefault="00F60666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E34753" w:rsidRDefault="00F60666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wäre sehr </w:t>
      </w:r>
      <w:r w:rsidR="00E506B0">
        <w:rPr>
          <w:rFonts w:ascii="Myriad Pro" w:hAnsi="Myriad Pro"/>
          <w:sz w:val="22"/>
        </w:rPr>
        <w:t>dankbar, dass</w:t>
      </w:r>
      <w:r>
        <w:rPr>
          <w:rFonts w:ascii="Myriad Pro" w:hAnsi="Myriad Pro"/>
          <w:sz w:val="22"/>
        </w:rPr>
        <w:t xml:space="preserve"> Sie über die Mahnung mit Hillmann &amp; Marquardt sprechen und geben Sie uns Bescheid, wie wir diese Probleme lösen. </w:t>
      </w:r>
    </w:p>
    <w:p w:rsidR="000967CF" w:rsidRDefault="00E3475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 </w:t>
      </w:r>
      <w:r w:rsidR="00A8381A">
        <w:rPr>
          <w:rFonts w:ascii="Myriad Pro" w:hAnsi="Myriad Pro"/>
          <w:sz w:val="22"/>
        </w:rPr>
        <w:t xml:space="preserve">   </w:t>
      </w:r>
    </w:p>
    <w:p w:rsidR="000129A2" w:rsidRDefault="000129A2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E3475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Viele Grüße aus Düsseldorf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13704C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6B0" w:rsidRDefault="00E506B0">
      <w:r>
        <w:separator/>
      </w:r>
    </w:p>
  </w:endnote>
  <w:endnote w:type="continuationSeparator" w:id="0">
    <w:p w:rsidR="00E506B0" w:rsidRDefault="00E50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6B0" w:rsidRDefault="00E506B0">
      <w:r>
        <w:separator/>
      </w:r>
    </w:p>
  </w:footnote>
  <w:footnote w:type="continuationSeparator" w:id="0">
    <w:p w:rsidR="00E506B0" w:rsidRDefault="00E50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6B0" w:rsidRDefault="00E506B0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13467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E506B0" w:rsidRPr="00C00049" w:rsidRDefault="00E506B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E506B0" w:rsidRDefault="00E506B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E506B0" w:rsidRDefault="00E506B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E506B0" w:rsidRDefault="00E506B0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E506B0" w:rsidRDefault="00E506B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E506B0" w:rsidRDefault="00E506B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E506B0" w:rsidRDefault="00E506B0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E506B0" w:rsidRDefault="00E506B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E506B0" w:rsidRDefault="00E506B0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E506B0" w:rsidRDefault="00E506B0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129A2"/>
    <w:rsid w:val="0005676A"/>
    <w:rsid w:val="000967CF"/>
    <w:rsid w:val="000F0109"/>
    <w:rsid w:val="00134678"/>
    <w:rsid w:val="0013704C"/>
    <w:rsid w:val="001606C1"/>
    <w:rsid w:val="001837ED"/>
    <w:rsid w:val="00190AB2"/>
    <w:rsid w:val="001C1A6D"/>
    <w:rsid w:val="001E4208"/>
    <w:rsid w:val="001E7408"/>
    <w:rsid w:val="0020012D"/>
    <w:rsid w:val="00266543"/>
    <w:rsid w:val="00293289"/>
    <w:rsid w:val="002D75DE"/>
    <w:rsid w:val="002E37B6"/>
    <w:rsid w:val="004251D6"/>
    <w:rsid w:val="00450198"/>
    <w:rsid w:val="004F3DAA"/>
    <w:rsid w:val="00512759"/>
    <w:rsid w:val="005858A1"/>
    <w:rsid w:val="005964B3"/>
    <w:rsid w:val="005A0119"/>
    <w:rsid w:val="0071257C"/>
    <w:rsid w:val="00721F2F"/>
    <w:rsid w:val="00731A9B"/>
    <w:rsid w:val="008146A9"/>
    <w:rsid w:val="008236A3"/>
    <w:rsid w:val="00832E2E"/>
    <w:rsid w:val="008A4888"/>
    <w:rsid w:val="008B588B"/>
    <w:rsid w:val="008B72FA"/>
    <w:rsid w:val="008C2AF9"/>
    <w:rsid w:val="008F5610"/>
    <w:rsid w:val="00921BF1"/>
    <w:rsid w:val="00A40C60"/>
    <w:rsid w:val="00A8381A"/>
    <w:rsid w:val="00A866CA"/>
    <w:rsid w:val="00A94C59"/>
    <w:rsid w:val="00B91C31"/>
    <w:rsid w:val="00C00049"/>
    <w:rsid w:val="00C07B66"/>
    <w:rsid w:val="00C344B3"/>
    <w:rsid w:val="00C7048E"/>
    <w:rsid w:val="00CF75FA"/>
    <w:rsid w:val="00D30C6D"/>
    <w:rsid w:val="00DD2DE1"/>
    <w:rsid w:val="00E34753"/>
    <w:rsid w:val="00E506B0"/>
    <w:rsid w:val="00ED6848"/>
    <w:rsid w:val="00EE2234"/>
    <w:rsid w:val="00F6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219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1742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2012-03-13T15:09:00Z</cp:lastPrinted>
  <dcterms:created xsi:type="dcterms:W3CDTF">2012-03-13T15:16:00Z</dcterms:created>
  <dcterms:modified xsi:type="dcterms:W3CDTF">2012-03-13T15:16:00Z</dcterms:modified>
</cp:coreProperties>
</file>